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1044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1044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10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810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810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10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810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81044E">
        <w:rPr>
          <w:b w:val="0"/>
        </w:rPr>
        <w:t xml:space="preserve"> 22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81044E" w:rsidP="00C91B2A">
            <w:pPr>
              <w:jc w:val="center"/>
            </w:pPr>
            <w:r>
              <w:t>Учитель ОБЗР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81044E" w:rsidRPr="0081044E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81044E" w:rsidRPr="0081044E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81044E" w:rsidRPr="0081044E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81044E" w:rsidRPr="0081044E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1044E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1044E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1044E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1044E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1044E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1044E" w:rsidP="0098630F">
            <w:pPr>
              <w:jc w:val="center"/>
            </w:pPr>
            <w:r>
              <w:t>031-760-379 34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81044E" w:rsidRPr="0081044E">
        <w:rPr>
          <w:rStyle w:val="aa"/>
        </w:rPr>
        <w:t xml:space="preserve"> Ноутбук, ауди-видео аппратура, интерактивная доска, принтер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81044E" w:rsidRPr="0081044E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E6F6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E6F6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E6F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BE6F6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E6F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10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10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10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10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10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81044E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10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1B0FD2" w:rsidRPr="001B0FD2">
        <w:rPr>
          <w:i/>
          <w:u w:val="single"/>
        </w:rPr>
        <w:t>1. Рекомендации по улучшению условий труда: не требуются</w:t>
      </w:r>
      <w:r w:rsidR="001B0FD2" w:rsidRPr="001B0FD2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1B0FD2" w:rsidRPr="001B0FD2">
        <w:rPr>
          <w:i/>
          <w:u w:val="single"/>
        </w:rPr>
        <w:tab/>
        <w:t>   </w:t>
      </w:r>
      <w:r w:rsidR="001B0FD2" w:rsidRPr="001B0FD2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E6F66" w:rsidRPr="00BE6F66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1044E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1044E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81044E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10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1044E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1044E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10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81044E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1044E" w:rsidRPr="0081044E" w:rsidTr="00810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44E" w:rsidRPr="0081044E" w:rsidRDefault="0081044E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44E" w:rsidRPr="0081044E" w:rsidRDefault="00810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44E" w:rsidRPr="0081044E" w:rsidRDefault="00810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44E" w:rsidRPr="0081044E" w:rsidRDefault="00810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44E" w:rsidRPr="0081044E" w:rsidRDefault="0081044E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44E" w:rsidRPr="0081044E" w:rsidRDefault="00810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44E" w:rsidRPr="0081044E" w:rsidRDefault="0081044E" w:rsidP="004E51DC">
            <w:pPr>
              <w:pStyle w:val="a8"/>
            </w:pPr>
          </w:p>
        </w:tc>
      </w:tr>
      <w:tr w:rsidR="0081044E" w:rsidRPr="0081044E" w:rsidTr="00810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1044E" w:rsidRPr="0081044E" w:rsidRDefault="0081044E" w:rsidP="004E51DC">
            <w:pPr>
              <w:pStyle w:val="a8"/>
              <w:rPr>
                <w:vertAlign w:val="superscript"/>
              </w:rPr>
            </w:pPr>
            <w:r w:rsidRPr="0081044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1044E" w:rsidRPr="0081044E" w:rsidRDefault="00810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44E" w:rsidRPr="0081044E" w:rsidRDefault="0081044E" w:rsidP="004E51DC">
            <w:pPr>
              <w:pStyle w:val="a8"/>
              <w:rPr>
                <w:vertAlign w:val="superscript"/>
              </w:rPr>
            </w:pPr>
            <w:r w:rsidRPr="00810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44E" w:rsidRPr="0081044E" w:rsidRDefault="00810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44E" w:rsidRPr="0081044E" w:rsidRDefault="0081044E" w:rsidP="004E51DC">
            <w:pPr>
              <w:pStyle w:val="a8"/>
              <w:rPr>
                <w:color w:val="000000"/>
                <w:vertAlign w:val="superscript"/>
              </w:rPr>
            </w:pPr>
            <w:r w:rsidRPr="0081044E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81044E" w:rsidRPr="0081044E" w:rsidRDefault="00810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44E" w:rsidRPr="0081044E" w:rsidRDefault="0081044E" w:rsidP="004E51DC">
            <w:pPr>
              <w:pStyle w:val="a8"/>
              <w:rPr>
                <w:vertAlign w:val="superscript"/>
              </w:rPr>
            </w:pPr>
            <w:r w:rsidRPr="0081044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10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81044E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8104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22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E6F66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E6F66" w:rsidRPr="00BE6F66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22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2 "/>
    <w:docVar w:name="oborud" w:val=" Ноутбук, ауди-видео аппратура, интерактивная доска, принтер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4905D43740474D998E9ACF484E0AF93E"/>
    <w:docVar w:name="rm_id" w:val="18"/>
    <w:docVar w:name="rm_name" w:val="                                          "/>
    <w:docVar w:name="rm_number" w:val=" 22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072B4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0FD2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8599E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25003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1044E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BE6F66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4</cp:revision>
  <dcterms:created xsi:type="dcterms:W3CDTF">2024-11-02T17:41:00Z</dcterms:created>
  <dcterms:modified xsi:type="dcterms:W3CDTF">2024-11-02T18:12:00Z</dcterms:modified>
</cp:coreProperties>
</file>